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52" w:rsidRPr="00BA501B" w:rsidRDefault="00E20952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E20952" w:rsidRPr="00BA501B" w:rsidRDefault="00E20952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20952" w:rsidRPr="00BA501B" w:rsidRDefault="00E20952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20952" w:rsidRPr="00BA501B" w:rsidRDefault="00E20952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26.09.2023 № 191</w:t>
      </w:r>
    </w:p>
    <w:p w:rsidR="00E20952" w:rsidRPr="00BA501B" w:rsidRDefault="00E20952" w:rsidP="00D9591A">
      <w:r w:rsidRPr="00BA501B">
        <w:rPr>
          <w:rFonts w:ascii="Times New Roman" w:hAnsi="Times New Roman" w:cs="Times New Roman"/>
        </w:rPr>
        <w:t>г. Унеча, Брянской области</w:t>
      </w:r>
    </w:p>
    <w:p w:rsidR="00E20952" w:rsidRDefault="00E20952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E20952" w:rsidRDefault="00E20952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E20952" w:rsidRDefault="00E20952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14.06.2023г. №118</w:t>
      </w:r>
    </w:p>
    <w:p w:rsidR="00E20952" w:rsidRPr="00BA501B" w:rsidRDefault="00E20952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E20952" w:rsidRPr="00BA501B" w:rsidRDefault="00E20952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E20952" w:rsidRPr="00BA501B" w:rsidRDefault="00E20952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E20952" w:rsidRDefault="00E20952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14.06.2023г. №118 «Об утверждении состава комиссии по делам несовершеннолетних и защите их прав при администрации Унечского района» следующие изменения:</w:t>
      </w:r>
    </w:p>
    <w:p w:rsidR="00E20952" w:rsidRDefault="00E20952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Вывести из состава комиссии по делам несовершеннолетних и защите их прав при администрации Унечского района Бельченко Елену Владимировну.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Ввести в состав комиссии по делам несовершеннолетних и защите их прав при администрации Унечского района в качестве членов комиссии следующих лиц: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ведущего специалиста управления образования администрации Унечского муниципального района Баранову Ирину Михайловну (по согласованию);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советника директора по воспитанию и взаимодействию с общественными объединениями МОУ СОШ №5 Черникову Алену Андреевну (по согласованию);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советника директора по воспитанию и взаимодействию с общественными объединениями МОУ СОШ №4 Вайтенок Наталью Валентиновну (по согласованию).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Наименование должности председателя комиссии по делам несовершеннолетних и защите их прав при администрации Унечского района Козыревой Галины Владимировны читать: «Заместитель главы администрации Унечского района».</w:t>
      </w:r>
    </w:p>
    <w:p w:rsidR="00E20952" w:rsidRDefault="00E20952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Ввести в состав комиссии по делам несовершеннолетних и защите их прав при администрации Унечского района Хребтович Татьяну Александровну, исполняющего обязанности начальника управления образования администрации Унечского муниципального района, назначив её заместителем председателя комиссии по делам несовершеннолетних и защите их прав при администрации Унечского района.</w:t>
      </w:r>
    </w:p>
    <w:p w:rsidR="00E20952" w:rsidRPr="00BA501B" w:rsidRDefault="00E20952" w:rsidP="00CB1A4E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Полуботко Ирину Анатольевну заведующего сектора по делам семьи, охране материнства и детства, демографии, опеке и попечительству администрации Унечского района освободить от функции заместителя председателя комиссии по делам несовершеннолетних и защите их прав при администрации Унечского района, оставить её в качестве члена данной комиссии. </w:t>
      </w:r>
    </w:p>
    <w:p w:rsidR="00E20952" w:rsidRDefault="00E20952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p w:rsidR="00E20952" w:rsidRDefault="00E20952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E20952" w:rsidRPr="00780B36" w:rsidRDefault="00E20952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постановлением администрации</w:t>
      </w:r>
    </w:p>
    <w:p w:rsidR="00E20952" w:rsidRPr="00780B36" w:rsidRDefault="00E20952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Унечского района </w:t>
      </w:r>
    </w:p>
    <w:p w:rsidR="00E20952" w:rsidRPr="00780B36" w:rsidRDefault="00E20952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  <w:lang w:eastAsia="ru-RU"/>
        </w:rPr>
        <w:t>191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26.09.2023</w:t>
      </w:r>
    </w:p>
    <w:p w:rsidR="00E20952" w:rsidRPr="00F935C0" w:rsidRDefault="00E20952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E20952" w:rsidRPr="00F935C0" w:rsidRDefault="00E20952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комиссии по делам несовершеннолетних и защите их прав при администрации Унечского района</w:t>
      </w:r>
    </w:p>
    <w:p w:rsidR="00E20952" w:rsidRPr="00780B36" w:rsidRDefault="00E20952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1.К</w:t>
      </w:r>
      <w:r>
        <w:rPr>
          <w:rFonts w:ascii="Times New Roman" w:hAnsi="Times New Roman" w:cs="Times New Roman"/>
          <w:sz w:val="24"/>
          <w:szCs w:val="24"/>
          <w:lang w:eastAsia="ru-RU"/>
        </w:rPr>
        <w:t>озырева Галина Владимировна -  заместитель главы администрации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            </w:t>
      </w:r>
    </w:p>
    <w:p w:rsidR="00E20952" w:rsidRDefault="00E20952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района, председатель комиссии;</w:t>
      </w:r>
    </w:p>
    <w:p w:rsidR="00E20952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2.Хребтович Татьяна </w:t>
      </w:r>
    </w:p>
    <w:p w:rsidR="00E20952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Александровна                              -  и.о. обязанности начальника управления образования</w:t>
      </w:r>
    </w:p>
    <w:p w:rsidR="00E20952" w:rsidRPr="00780B36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Унечского района, заместитель председателя </w:t>
      </w:r>
    </w:p>
    <w:p w:rsidR="00E20952" w:rsidRPr="00780B36" w:rsidRDefault="00E20952" w:rsidP="00194B89">
      <w:pPr>
        <w:tabs>
          <w:tab w:val="left" w:pos="376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Комиссии;</w:t>
      </w:r>
    </w:p>
    <w:p w:rsidR="00E20952" w:rsidRDefault="00E20952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.Кубарева Оксана Анатольевна    -  ведущий специалист сектора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обеспечению       </w:t>
      </w:r>
    </w:p>
    <w:p w:rsidR="00E20952" w:rsidRPr="00780B36" w:rsidRDefault="00E20952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деятельности комиссии по делам несовершеннолетних</w:t>
      </w:r>
    </w:p>
    <w:p w:rsidR="00E20952" w:rsidRDefault="00E20952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защите их прав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района, </w:t>
      </w:r>
    </w:p>
    <w:p w:rsidR="00E20952" w:rsidRPr="00780B36" w:rsidRDefault="00E20952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секретарь комиссии;</w:t>
      </w:r>
    </w:p>
    <w:p w:rsidR="00E20952" w:rsidRDefault="00E20952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Члены комиссии:</w:t>
      </w:r>
    </w:p>
    <w:p w:rsidR="00E20952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Полуботко Ирина </w:t>
      </w:r>
    </w:p>
    <w:p w:rsidR="00E20952" w:rsidRPr="00780B36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Анатольевна-      заведующий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сектор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по делам семьи, охране </w:t>
      </w:r>
    </w:p>
    <w:p w:rsidR="00E20952" w:rsidRPr="00780B36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материнства и детства, демографии,</w:t>
      </w:r>
    </w:p>
    <w:p w:rsidR="00E20952" w:rsidRPr="00780B36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опеке и попечительству администрации </w:t>
      </w:r>
    </w:p>
    <w:p w:rsidR="00E20952" w:rsidRPr="00780B36" w:rsidRDefault="00E20952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20952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0467EA">
      <w:pPr>
        <w:tabs>
          <w:tab w:val="left" w:pos="708"/>
          <w:tab w:val="left" w:pos="1416"/>
          <w:tab w:val="left" w:pos="3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Баранова Ирина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-    ведущий специалист управления образования</w:t>
      </w:r>
    </w:p>
    <w:p w:rsidR="00E20952" w:rsidRPr="00780B36" w:rsidRDefault="00E20952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Михайловна                                   Унечского района (по согласованию);</w:t>
      </w:r>
    </w:p>
    <w:p w:rsidR="00E20952" w:rsidRPr="00780B36" w:rsidRDefault="00E20952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.Кузьмицкая Наталья </w:t>
      </w:r>
    </w:p>
    <w:p w:rsidR="00E20952" w:rsidRDefault="00E20952" w:rsidP="00780B36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Геннади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евна                                 -   заместитель директора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«Унечский техникум         </w:t>
      </w:r>
    </w:p>
    <w:p w:rsidR="00E20952" w:rsidRPr="00780B36" w:rsidRDefault="00E20952" w:rsidP="00B7083B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отраслевых технологий и транспортаи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Героя              </w:t>
      </w:r>
    </w:p>
    <w:p w:rsidR="00E20952" w:rsidRPr="00780B36" w:rsidRDefault="00E20952" w:rsidP="00B7083B">
      <w:pPr>
        <w:tabs>
          <w:tab w:val="left" w:pos="3686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России А.В. Рассказы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E20952" w:rsidRPr="00780B36" w:rsidRDefault="00E20952" w:rsidP="00780B36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.Дроздова Оксана             </w:t>
      </w:r>
    </w:p>
    <w:p w:rsidR="00E20952" w:rsidRDefault="00E20952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Николаевна                                  -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казенного учреждения                </w:t>
      </w:r>
    </w:p>
    <w:p w:rsidR="00E20952" w:rsidRPr="00780B36" w:rsidRDefault="00E20952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«Центр занятости населения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района»</w:t>
      </w:r>
    </w:p>
    <w:p w:rsidR="00E20952" w:rsidRPr="00780B36" w:rsidRDefault="00E20952" w:rsidP="00B7083B">
      <w:pPr>
        <w:tabs>
          <w:tab w:val="left" w:pos="382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E20952" w:rsidRPr="00780B36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.Шлягина Оксана</w:t>
      </w:r>
    </w:p>
    <w:p w:rsidR="00E20952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Владимировна                            -     районный педиатр </w:t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</w:t>
      </w:r>
    </w:p>
    <w:p w:rsidR="00E20952" w:rsidRPr="00780B36" w:rsidRDefault="00E20952" w:rsidP="00A4724F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учреждения здравоохранения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«Унечская ЦРБ»</w:t>
      </w:r>
    </w:p>
    <w:p w:rsidR="00E20952" w:rsidRPr="00780B36" w:rsidRDefault="00E20952" w:rsidP="00A4724F">
      <w:pPr>
        <w:tabs>
          <w:tab w:val="left" w:pos="3696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E20952" w:rsidRDefault="00E20952" w:rsidP="00A4724F">
      <w:pPr>
        <w:tabs>
          <w:tab w:val="left" w:pos="374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 Пивченко Наталья</w:t>
      </w:r>
    </w:p>
    <w:p w:rsidR="00E20952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Петровна                                   -  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бюджетного учреждения </w:t>
      </w:r>
    </w:p>
    <w:p w:rsidR="00E20952" w:rsidRDefault="00E20952" w:rsidP="00A4724F">
      <w:pPr>
        <w:tabs>
          <w:tab w:val="left" w:pos="37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социального обслуживания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«Социальныйприют для</w:t>
      </w:r>
    </w:p>
    <w:p w:rsidR="00E20952" w:rsidRDefault="00E20952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детей и подростков Унечского района»</w:t>
      </w:r>
    </w:p>
    <w:p w:rsidR="00E20952" w:rsidRDefault="00E20952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(по согласованию);   </w:t>
      </w:r>
    </w:p>
    <w:p w:rsidR="00E20952" w:rsidRDefault="00E20952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.Нужнова Марина</w:t>
      </w:r>
    </w:p>
    <w:p w:rsidR="00E20952" w:rsidRDefault="00E20952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Викторовна                                -      начальник отдела культуры администрации </w:t>
      </w:r>
    </w:p>
    <w:p w:rsidR="00E20952" w:rsidRPr="00780B36" w:rsidRDefault="00E20952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 (по согласованию);</w:t>
      </w:r>
    </w:p>
    <w:p w:rsidR="00E20952" w:rsidRDefault="00E20952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8E1035">
      <w:pPr>
        <w:tabs>
          <w:tab w:val="left" w:pos="3686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.Безрученко Наталья </w:t>
      </w:r>
    </w:p>
    <w:p w:rsidR="00E20952" w:rsidRPr="00780B36" w:rsidRDefault="00E20952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Евгеньевна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-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заведующий отделением помощи семье, женщинам и </w:t>
      </w:r>
    </w:p>
    <w:p w:rsidR="00E20952" w:rsidRPr="00780B36" w:rsidRDefault="00E20952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детям, оказавшимся в трудной жизненной ситуации</w:t>
      </w:r>
    </w:p>
    <w:p w:rsidR="00E20952" w:rsidRDefault="00E20952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 учреждения</w:t>
      </w:r>
    </w:p>
    <w:p w:rsidR="00E20952" w:rsidRDefault="00E20952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«Комплексный центр социального    обслуживания</w:t>
      </w:r>
    </w:p>
    <w:p w:rsidR="00E20952" w:rsidRPr="00780B36" w:rsidRDefault="00E20952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населения Унечского района»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E20952" w:rsidRPr="00780B36" w:rsidRDefault="00E20952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.Кошко Евгения </w:t>
      </w:r>
    </w:p>
    <w:p w:rsidR="00E20952" w:rsidRPr="00780B36" w:rsidRDefault="00E20952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Станиславовна                        -       ведущий инспектор управления образования</w:t>
      </w:r>
    </w:p>
    <w:p w:rsidR="00E20952" w:rsidRPr="00780B36" w:rsidRDefault="00E20952" w:rsidP="00A4724F">
      <w:pPr>
        <w:tabs>
          <w:tab w:val="left" w:pos="2124"/>
          <w:tab w:val="left" w:pos="2832"/>
          <w:tab w:val="left" w:pos="355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администрации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E20952" w:rsidRDefault="00E20952" w:rsidP="00A4724F">
      <w:pPr>
        <w:tabs>
          <w:tab w:val="left" w:pos="355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E20952" w:rsidRPr="00780B36" w:rsidRDefault="00E20952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.Семченко Станислав</w:t>
      </w:r>
    </w:p>
    <w:p w:rsidR="00E20952" w:rsidRPr="00780B36" w:rsidRDefault="00E20952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Вячеславович                            -       старший инспектор отдела надзорной деятельности и</w:t>
      </w:r>
    </w:p>
    <w:p w:rsidR="00E20952" w:rsidRDefault="00E20952" w:rsidP="00A472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профилактической работы по Унечскому району  </w:t>
      </w:r>
    </w:p>
    <w:p w:rsidR="00E20952" w:rsidRPr="00780B36" w:rsidRDefault="00E20952" w:rsidP="00A4724F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.Ручко Светлана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Николаевна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-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социальный педагог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бюджетного учреждения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Центр психолого-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педагогической, медицинской и социальной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помощи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.Прадед Николай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Дмитриевич                             -         заместитель начальника полиции МО МВД России           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подполковник полиции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.Кравченко Ольга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Вячеславовна                          -          начальник Унечского межмуниципального филиала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ФКУ УИИ УФСИН России по Брянской области,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подполковник внутренней службы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.Кускова Екатерина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Александровна                       -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старший инспектор направления 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по делам несовершеннолетним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линейного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полиции на ж.д. ст.Унеча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майор 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полиции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, (по согласованию);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18.Мироненко Татьяна</w:t>
      </w:r>
    </w:p>
    <w:p w:rsidR="00E20952" w:rsidRPr="00780B36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Васильевна                             -          старший инспектор ОПДН МО МВД России                  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капитан полиции (по согласованию);</w:t>
      </w: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19.Черникова Елена                  -          советник директора по воспитанию и                     </w:t>
      </w:r>
    </w:p>
    <w:p w:rsidR="00E20952" w:rsidRDefault="00E20952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Андреевна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E20952" w:rsidRDefault="00E20952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№5 (по согласованию);</w:t>
      </w:r>
    </w:p>
    <w:p w:rsidR="00E20952" w:rsidRDefault="00E20952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 Вайтенок Наталья </w:t>
      </w:r>
    </w:p>
    <w:p w:rsidR="00E20952" w:rsidRPr="00780B36" w:rsidRDefault="00E20952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Валентиновна-          советник директора по воспитанию и                     </w:t>
      </w:r>
    </w:p>
    <w:p w:rsidR="00E20952" w:rsidRDefault="00E20952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E20952" w:rsidRPr="00780B36" w:rsidRDefault="00E20952" w:rsidP="00F935C0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№4 (по согласованию).       </w:t>
      </w:r>
    </w:p>
    <w:p w:rsidR="00E20952" w:rsidRDefault="00E20952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A4724F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Pr="00780B36" w:rsidRDefault="00E20952" w:rsidP="002C2377">
      <w:pPr>
        <w:tabs>
          <w:tab w:val="left" w:pos="3360"/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E20952" w:rsidRPr="00BA501B" w:rsidRDefault="00E20952" w:rsidP="00A4724F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8D3598">
      <w:pPr>
        <w:tabs>
          <w:tab w:val="left" w:pos="1440"/>
        </w:tabs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Default="00E20952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E20952" w:rsidRPr="00780B36" w:rsidRDefault="00E20952" w:rsidP="00B4349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0952" w:rsidRDefault="00E20952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E20952" w:rsidSect="0081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67EA"/>
    <w:rsid w:val="000B0368"/>
    <w:rsid w:val="000D2B6D"/>
    <w:rsid w:val="000E7FDA"/>
    <w:rsid w:val="001516C8"/>
    <w:rsid w:val="00156AD6"/>
    <w:rsid w:val="0019235F"/>
    <w:rsid w:val="00194B89"/>
    <w:rsid w:val="002B4BC7"/>
    <w:rsid w:val="002C2377"/>
    <w:rsid w:val="002C652A"/>
    <w:rsid w:val="0033743E"/>
    <w:rsid w:val="00407D3F"/>
    <w:rsid w:val="0043022F"/>
    <w:rsid w:val="0045615D"/>
    <w:rsid w:val="00526019"/>
    <w:rsid w:val="00542E93"/>
    <w:rsid w:val="00593325"/>
    <w:rsid w:val="00647F5A"/>
    <w:rsid w:val="0067571E"/>
    <w:rsid w:val="00687C2C"/>
    <w:rsid w:val="00697E96"/>
    <w:rsid w:val="00754589"/>
    <w:rsid w:val="00756AA8"/>
    <w:rsid w:val="00780B36"/>
    <w:rsid w:val="00806D10"/>
    <w:rsid w:val="00810398"/>
    <w:rsid w:val="008115CC"/>
    <w:rsid w:val="00817813"/>
    <w:rsid w:val="00822658"/>
    <w:rsid w:val="008C3987"/>
    <w:rsid w:val="008D3598"/>
    <w:rsid w:val="008E1035"/>
    <w:rsid w:val="008F7463"/>
    <w:rsid w:val="00911316"/>
    <w:rsid w:val="00940D71"/>
    <w:rsid w:val="00955F05"/>
    <w:rsid w:val="009B6527"/>
    <w:rsid w:val="009F7997"/>
    <w:rsid w:val="00A4724F"/>
    <w:rsid w:val="00A516B7"/>
    <w:rsid w:val="00A9294D"/>
    <w:rsid w:val="00B43491"/>
    <w:rsid w:val="00B7083B"/>
    <w:rsid w:val="00BA501B"/>
    <w:rsid w:val="00BD3331"/>
    <w:rsid w:val="00CB1A4E"/>
    <w:rsid w:val="00CB2D32"/>
    <w:rsid w:val="00D60EE2"/>
    <w:rsid w:val="00D7343D"/>
    <w:rsid w:val="00D77ED5"/>
    <w:rsid w:val="00D907AE"/>
    <w:rsid w:val="00D9591A"/>
    <w:rsid w:val="00DA1C12"/>
    <w:rsid w:val="00DA23E1"/>
    <w:rsid w:val="00DC01B5"/>
    <w:rsid w:val="00DE6F1E"/>
    <w:rsid w:val="00DF25EE"/>
    <w:rsid w:val="00DF2AE0"/>
    <w:rsid w:val="00E20952"/>
    <w:rsid w:val="00E269DF"/>
    <w:rsid w:val="00ED0DE5"/>
    <w:rsid w:val="00EF4E4A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5C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748</TotalTime>
  <Pages>4</Pages>
  <Words>1210</Words>
  <Characters>6898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42</cp:revision>
  <cp:lastPrinted>2023-09-15T12:51:00Z</cp:lastPrinted>
  <dcterms:created xsi:type="dcterms:W3CDTF">2023-06-13T07:42:00Z</dcterms:created>
  <dcterms:modified xsi:type="dcterms:W3CDTF">2023-12-11T16:05:00Z</dcterms:modified>
</cp:coreProperties>
</file>